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604400" w:rsidRDefault="00604400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604400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:rsidR="00604400" w:rsidRPr="0055796D" w:rsidRDefault="00604400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8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22B0B" w:rsidRDefault="00604400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22B0B" w:rsidRDefault="00604400" w:rsidP="00EB1060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ветераны и инвалиды боевых действий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8E1A9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604400" w:rsidRPr="00476BB9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04400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604400" w:rsidRPr="008E1A92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B720F2" w:rsidRDefault="00604400" w:rsidP="002A5671">
            <w:pPr>
              <w:jc w:val="both"/>
              <w:rPr>
                <w:sz w:val="22"/>
                <w:szCs w:val="22"/>
              </w:rPr>
            </w:pPr>
            <w:r w:rsidRPr="00B720F2">
              <w:rPr>
                <w:sz w:val="23"/>
                <w:szCs w:val="23"/>
                <w:shd w:val="clear" w:color="auto" w:fill="FFFFFF"/>
              </w:rPr>
              <w:t>Освобождаются в размере 100% ветераны и инвалиды Великой Отечественной войны, а также инвалиды и ветераны боевых действий</w:t>
            </w:r>
          </w:p>
        </w:tc>
      </w:tr>
      <w:tr w:rsidR="00604400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31648D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0B21">
              <w:rPr>
                <w:rFonts w:ascii="Times New Roman" w:hAnsi="Times New Roman"/>
              </w:rPr>
              <w:t>Предоставление мер социальной поддержки отдельным категориям граждан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3A7EDF" w:rsidRDefault="00604400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0,49% (4/814х100)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604400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1,0 тыс.руб.</w:t>
            </w:r>
          </w:p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1,0 тыс.руб.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897061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897061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1,0</w:t>
            </w:r>
            <w:bookmarkStart w:id="2" w:name="_GoBack"/>
            <w:bookmarkEnd w:id="2"/>
            <w:r>
              <w:rPr>
                <w:sz w:val="22"/>
                <w:szCs w:val="22"/>
              </w:rPr>
              <w:t xml:space="preserve"> тыс.руб.</w:t>
            </w:r>
          </w:p>
          <w:p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1,0 тыс.руб.</w:t>
            </w:r>
          </w:p>
          <w:p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1,0 тыс.руб.</w:t>
            </w:r>
          </w:p>
          <w:p w:rsidR="00604400" w:rsidRPr="00897061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1,0 тыс.руб.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185,0</w:t>
            </w:r>
          </w:p>
        </w:tc>
      </w:tr>
      <w:tr w:rsidR="00604400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604400" w:rsidRPr="003A7EDF" w:rsidRDefault="00604400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604400" w:rsidRPr="0031648D" w:rsidRDefault="00604400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604400" w:rsidRDefault="00604400"/>
    <w:sectPr w:rsidR="00604400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774FB"/>
    <w:rsid w:val="000D4D18"/>
    <w:rsid w:val="000E31D0"/>
    <w:rsid w:val="00100AF4"/>
    <w:rsid w:val="00143EDB"/>
    <w:rsid w:val="00187337"/>
    <w:rsid w:val="001C0C04"/>
    <w:rsid w:val="001E0C84"/>
    <w:rsid w:val="00291195"/>
    <w:rsid w:val="002929FE"/>
    <w:rsid w:val="00294A60"/>
    <w:rsid w:val="002A5671"/>
    <w:rsid w:val="002B133B"/>
    <w:rsid w:val="002D03F1"/>
    <w:rsid w:val="002D1214"/>
    <w:rsid w:val="002D1608"/>
    <w:rsid w:val="0031648D"/>
    <w:rsid w:val="00330EBE"/>
    <w:rsid w:val="00396EE4"/>
    <w:rsid w:val="003A7EDF"/>
    <w:rsid w:val="003F496A"/>
    <w:rsid w:val="00407653"/>
    <w:rsid w:val="004334C8"/>
    <w:rsid w:val="00437FC3"/>
    <w:rsid w:val="004406E1"/>
    <w:rsid w:val="0046599C"/>
    <w:rsid w:val="00473A50"/>
    <w:rsid w:val="00476BB9"/>
    <w:rsid w:val="00480991"/>
    <w:rsid w:val="00485CF4"/>
    <w:rsid w:val="00486A91"/>
    <w:rsid w:val="004E12AB"/>
    <w:rsid w:val="004E1320"/>
    <w:rsid w:val="004F1F56"/>
    <w:rsid w:val="00514DB6"/>
    <w:rsid w:val="00522B0B"/>
    <w:rsid w:val="00556915"/>
    <w:rsid w:val="0055796D"/>
    <w:rsid w:val="005A70DA"/>
    <w:rsid w:val="005C4841"/>
    <w:rsid w:val="005E0546"/>
    <w:rsid w:val="005E456C"/>
    <w:rsid w:val="005F607B"/>
    <w:rsid w:val="00602AE6"/>
    <w:rsid w:val="00604400"/>
    <w:rsid w:val="0061134D"/>
    <w:rsid w:val="006246EA"/>
    <w:rsid w:val="00660947"/>
    <w:rsid w:val="00671262"/>
    <w:rsid w:val="006A25FC"/>
    <w:rsid w:val="006C71F6"/>
    <w:rsid w:val="006F2E42"/>
    <w:rsid w:val="00747E80"/>
    <w:rsid w:val="0075542A"/>
    <w:rsid w:val="00771037"/>
    <w:rsid w:val="00794104"/>
    <w:rsid w:val="007C61C9"/>
    <w:rsid w:val="007D2D19"/>
    <w:rsid w:val="00810E19"/>
    <w:rsid w:val="00821EDA"/>
    <w:rsid w:val="008370AB"/>
    <w:rsid w:val="00882466"/>
    <w:rsid w:val="00897061"/>
    <w:rsid w:val="008B5695"/>
    <w:rsid w:val="008E1A92"/>
    <w:rsid w:val="008E47F5"/>
    <w:rsid w:val="009326FD"/>
    <w:rsid w:val="00935181"/>
    <w:rsid w:val="00946856"/>
    <w:rsid w:val="009701C3"/>
    <w:rsid w:val="0098717D"/>
    <w:rsid w:val="00992674"/>
    <w:rsid w:val="009927A2"/>
    <w:rsid w:val="009A5E8D"/>
    <w:rsid w:val="009B1CF1"/>
    <w:rsid w:val="009C2D46"/>
    <w:rsid w:val="009E3F5B"/>
    <w:rsid w:val="00A00484"/>
    <w:rsid w:val="00A2754A"/>
    <w:rsid w:val="00A4105F"/>
    <w:rsid w:val="00AB0B21"/>
    <w:rsid w:val="00AB7F03"/>
    <w:rsid w:val="00B02F92"/>
    <w:rsid w:val="00B03F6B"/>
    <w:rsid w:val="00B16C4A"/>
    <w:rsid w:val="00B720F2"/>
    <w:rsid w:val="00B84BDC"/>
    <w:rsid w:val="00BA2A6E"/>
    <w:rsid w:val="00BF727C"/>
    <w:rsid w:val="00C23172"/>
    <w:rsid w:val="00C31711"/>
    <w:rsid w:val="00C50C69"/>
    <w:rsid w:val="00C54C2D"/>
    <w:rsid w:val="00C7013A"/>
    <w:rsid w:val="00C8021C"/>
    <w:rsid w:val="00CE3CB1"/>
    <w:rsid w:val="00D01C98"/>
    <w:rsid w:val="00D0399E"/>
    <w:rsid w:val="00D22AA2"/>
    <w:rsid w:val="00D33F29"/>
    <w:rsid w:val="00D4646B"/>
    <w:rsid w:val="00D81212"/>
    <w:rsid w:val="00D86E03"/>
    <w:rsid w:val="00D9652C"/>
    <w:rsid w:val="00DC75CE"/>
    <w:rsid w:val="00DF7569"/>
    <w:rsid w:val="00DF7571"/>
    <w:rsid w:val="00E178B7"/>
    <w:rsid w:val="00E4529E"/>
    <w:rsid w:val="00E846D3"/>
    <w:rsid w:val="00EB1060"/>
    <w:rsid w:val="00EB1203"/>
    <w:rsid w:val="00EB47A0"/>
    <w:rsid w:val="00F16F88"/>
    <w:rsid w:val="00F27818"/>
    <w:rsid w:val="00F34C7C"/>
    <w:rsid w:val="00F66429"/>
    <w:rsid w:val="00F94619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43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284</TotalTime>
  <Pages>3</Pages>
  <Words>865</Words>
  <Characters>4931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103</cp:revision>
  <cp:lastPrinted>2021-07-12T04:03:00Z</cp:lastPrinted>
  <dcterms:created xsi:type="dcterms:W3CDTF">2021-07-12T04:03:00Z</dcterms:created>
  <dcterms:modified xsi:type="dcterms:W3CDTF">2021-08-27T06:04:00Z</dcterms:modified>
</cp:coreProperties>
</file>